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3675C" w14:textId="77777777" w:rsidR="00280D2F" w:rsidRDefault="00280D2F" w:rsidP="00280D2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ALDY</w:t>
      </w:r>
      <w:r>
        <w:rPr>
          <w:rStyle w:val="Hyperlink"/>
          <w:color w:val="auto"/>
          <w:u w:val="none"/>
        </w:rPr>
        <w:t xml:space="preserve">      (fl.1483)</w:t>
      </w:r>
    </w:p>
    <w:p w14:paraId="7810FF03" w14:textId="77777777" w:rsidR="00280D2F" w:rsidRDefault="00280D2F" w:rsidP="00280D2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Sandwich, Kent. Merchant.</w:t>
      </w:r>
    </w:p>
    <w:p w14:paraId="3F13FC4B" w14:textId="77777777" w:rsidR="00280D2F" w:rsidRDefault="00280D2F" w:rsidP="00280D2F">
      <w:pPr>
        <w:pStyle w:val="NoSpacing"/>
        <w:jc w:val="both"/>
        <w:rPr>
          <w:rStyle w:val="Hyperlink"/>
          <w:color w:val="auto"/>
          <w:u w:val="none"/>
        </w:rPr>
      </w:pPr>
    </w:p>
    <w:p w14:paraId="7CC299CA" w14:textId="66A3F1DF" w:rsidR="00280D2F" w:rsidRDefault="00280D2F" w:rsidP="00280D2F">
      <w:pPr>
        <w:pStyle w:val="NoSpacing"/>
        <w:jc w:val="both"/>
        <w:rPr>
          <w:rStyle w:val="Hyperlink"/>
          <w:color w:val="auto"/>
          <w:u w:val="none"/>
        </w:rPr>
      </w:pPr>
    </w:p>
    <w:p w14:paraId="49C1B275" w14:textId="77777777" w:rsidR="008B3297" w:rsidRDefault="008B3297" w:rsidP="008B3297">
      <w:pPr>
        <w:pStyle w:val="NoSpacing"/>
        <w:ind w:left="1440" w:hanging="720"/>
      </w:pPr>
      <w:r>
        <w:t>1477</w:t>
      </w:r>
      <w:r>
        <w:tab/>
        <w:t>He made a plaint of debt against William Saynden of Cranbrook, Kent(q.v.), Ralph Sayenden of Sittingbourne(q.v.) and John Saynden of Cranbrook(q.v.).</w:t>
      </w:r>
    </w:p>
    <w:p w14:paraId="26E82140" w14:textId="77777777" w:rsidR="008B3297" w:rsidRDefault="008B3297" w:rsidP="008B3297">
      <w:pPr>
        <w:pStyle w:val="NoSpacing"/>
      </w:pPr>
      <w:r>
        <w:tab/>
      </w:r>
      <w:r>
        <w:tab/>
        <w:t>(</w:t>
      </w:r>
      <w:hyperlink r:id="rId6" w:history="1">
        <w:r w:rsidRPr="00807383">
          <w:rPr>
            <w:rStyle w:val="Hyperlink"/>
          </w:rPr>
          <w:t>https://waalt.uh.edu/index.php/CP40/861</w:t>
        </w:r>
      </w:hyperlink>
      <w:r>
        <w:t>)</w:t>
      </w:r>
    </w:p>
    <w:p w14:paraId="3250598F" w14:textId="77777777" w:rsidR="008B3297" w:rsidRDefault="008B3297" w:rsidP="008B3297">
      <w:pPr>
        <w:pStyle w:val="NoSpacing"/>
      </w:pPr>
      <w:r>
        <w:tab/>
        <w:t>1477</w:t>
      </w:r>
      <w:r>
        <w:tab/>
        <w:t>He made a plaint of debt against Ralph Bestynden of Battle, Sussex(q.v.).</w:t>
      </w:r>
    </w:p>
    <w:p w14:paraId="3A82DF6A" w14:textId="2C49DC4D" w:rsidR="008B3297" w:rsidRDefault="008B3297" w:rsidP="008B3297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(ibid.)</w:t>
      </w:r>
    </w:p>
    <w:p w14:paraId="5092E4B3" w14:textId="77777777" w:rsidR="00280D2F" w:rsidRDefault="00280D2F" w:rsidP="00280D2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debt against Robert Chayne of Kintbury, </w:t>
      </w:r>
    </w:p>
    <w:p w14:paraId="2E5C8CDB" w14:textId="77777777" w:rsidR="00280D2F" w:rsidRDefault="00280D2F" w:rsidP="00280D2F">
      <w:pPr>
        <w:pStyle w:val="NoSpacing"/>
        <w:ind w:left="720" w:firstLine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Berkshire(q.v.) and John Caton of Plumstead, Kent(q.v.).</w:t>
      </w:r>
    </w:p>
    <w:p w14:paraId="2F9481A1" w14:textId="77777777" w:rsidR="00280D2F" w:rsidRDefault="00280D2F" w:rsidP="00280D2F">
      <w:pPr>
        <w:pStyle w:val="NoSpacing"/>
        <w:ind w:left="720" w:firstLine="720"/>
        <w:jc w:val="both"/>
        <w:rPr>
          <w:rStyle w:val="Hyperlink"/>
          <w:color w:val="auto"/>
          <w:u w:val="none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14:paraId="6F3DCFAF" w14:textId="77777777" w:rsidR="003E7EDB" w:rsidRDefault="003E7EDB" w:rsidP="003E7EDB">
      <w:pPr>
        <w:pStyle w:val="NoSpacing"/>
      </w:pPr>
      <w:r>
        <w:tab/>
        <w:t>1484</w:t>
      </w:r>
      <w:r>
        <w:tab/>
        <w:t>He made a plaint of debt against Richard Creke of Ash by Sandwich(q.v.).</w:t>
      </w:r>
    </w:p>
    <w:p w14:paraId="31555061" w14:textId="77777777" w:rsidR="003E7EDB" w:rsidRDefault="003E7EDB" w:rsidP="003E7EDB">
      <w:pPr>
        <w:pStyle w:val="NoSpacing"/>
        <w:ind w:left="720" w:firstLine="720"/>
        <w:jc w:val="both"/>
        <w:rPr>
          <w:rStyle w:val="Hyperlink"/>
          <w:color w:val="auto"/>
          <w:u w:val="none"/>
        </w:rPr>
      </w:pPr>
      <w:r>
        <w:t>(</w:t>
      </w:r>
      <w:hyperlink r:id="rId8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14:paraId="30F970FB" w14:textId="77777777" w:rsidR="00280D2F" w:rsidRDefault="00280D2F" w:rsidP="00280D2F">
      <w:pPr>
        <w:pStyle w:val="NoSpacing"/>
        <w:jc w:val="both"/>
        <w:rPr>
          <w:rStyle w:val="Hyperlink"/>
          <w:color w:val="auto"/>
          <w:u w:val="none"/>
        </w:rPr>
      </w:pPr>
    </w:p>
    <w:p w14:paraId="23DE16A4" w14:textId="0F60677B" w:rsidR="00280D2F" w:rsidRDefault="00280D2F" w:rsidP="00280D2F">
      <w:pPr>
        <w:pStyle w:val="NoSpacing"/>
        <w:jc w:val="both"/>
        <w:rPr>
          <w:rStyle w:val="Hyperlink"/>
          <w:color w:val="auto"/>
          <w:u w:val="none"/>
        </w:rPr>
      </w:pPr>
    </w:p>
    <w:p w14:paraId="1A175564" w14:textId="006E8AB1" w:rsidR="003E7EDB" w:rsidRDefault="003E7EDB" w:rsidP="00280D2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24 February 2017</w:t>
      </w:r>
    </w:p>
    <w:p w14:paraId="2BCB53D6" w14:textId="26C6678D" w:rsidR="008B3297" w:rsidRDefault="008B3297" w:rsidP="00280D2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April 2022</w:t>
      </w:r>
    </w:p>
    <w:p w14:paraId="0C339F91" w14:textId="77777777" w:rsidR="006B2F86" w:rsidRPr="00E71FC3" w:rsidRDefault="008B3297" w:rsidP="00E71FC3">
      <w:pPr>
        <w:pStyle w:val="NoSpacing"/>
      </w:pPr>
    </w:p>
    <w:sectPr w:rsidR="006B2F86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5C848" w14:textId="77777777" w:rsidR="00280D2F" w:rsidRDefault="00280D2F" w:rsidP="00E71FC3">
      <w:pPr>
        <w:spacing w:after="0" w:line="240" w:lineRule="auto"/>
      </w:pPr>
      <w:r>
        <w:separator/>
      </w:r>
    </w:p>
  </w:endnote>
  <w:endnote w:type="continuationSeparator" w:id="0">
    <w:p w14:paraId="6BEAB24E" w14:textId="77777777" w:rsidR="00280D2F" w:rsidRDefault="00280D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86D9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D4708" w14:textId="77777777" w:rsidR="00280D2F" w:rsidRDefault="00280D2F" w:rsidP="00E71FC3">
      <w:pPr>
        <w:spacing w:after="0" w:line="240" w:lineRule="auto"/>
      </w:pPr>
      <w:r>
        <w:separator/>
      </w:r>
    </w:p>
  </w:footnote>
  <w:footnote w:type="continuationSeparator" w:id="0">
    <w:p w14:paraId="67D3B791" w14:textId="77777777" w:rsidR="00280D2F" w:rsidRDefault="00280D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D2F"/>
    <w:rsid w:val="001A7C09"/>
    <w:rsid w:val="00280D2F"/>
    <w:rsid w:val="003E7EDB"/>
    <w:rsid w:val="00733BE7"/>
    <w:rsid w:val="008B329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4E8C5"/>
  <w15:chartTrackingRefBased/>
  <w15:docId w15:val="{F9BD36D4-E933-423E-9DBD-666E2577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80D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2016-11-07T19:46:00Z</dcterms:created>
  <dcterms:modified xsi:type="dcterms:W3CDTF">2022-04-23T09:13:00Z</dcterms:modified>
</cp:coreProperties>
</file>